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E820D3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F42CDE">
        <w:tc>
          <w:tcPr>
            <w:tcW w:w="371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B634F5" w:rsidRPr="00397624" w:rsidTr="00F42CDE">
        <w:trPr>
          <w:trHeight w:val="679"/>
        </w:trPr>
        <w:tc>
          <w:tcPr>
            <w:tcW w:w="3710" w:type="dxa"/>
          </w:tcPr>
          <w:p w:rsidR="00B634F5" w:rsidRPr="00397624" w:rsidRDefault="00B634F5" w:rsidP="00B634F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B634F5" w:rsidRPr="00397624" w:rsidRDefault="00B634F5" w:rsidP="00B634F5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B634F5" w:rsidRPr="00397624" w:rsidRDefault="00B634F5" w:rsidP="00B634F5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B634F5" w:rsidRDefault="00B634F5" w:rsidP="00B634F5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ร้อยละ </w:t>
            </w:r>
          </w:p>
          <w:p w:rsidR="00B634F5" w:rsidRPr="00397624" w:rsidRDefault="00B634F5" w:rsidP="00B634F5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88.26</w:t>
            </w:r>
          </w:p>
        </w:tc>
        <w:tc>
          <w:tcPr>
            <w:tcW w:w="1275" w:type="dxa"/>
          </w:tcPr>
          <w:p w:rsidR="00B634F5" w:rsidRDefault="00B634F5" w:rsidP="00B634F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B634F5" w:rsidRPr="00397624" w:rsidRDefault="00B634F5" w:rsidP="00B634F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10.62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B634F5" w:rsidRDefault="00B634F5" w:rsidP="002310D1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567F26" w:rsidP="002310D1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397624" w:rsidRDefault="00FE1A4B" w:rsidP="002310D1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before="24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</w:t>
      </w:r>
      <w:bookmarkStart w:id="0" w:name="_GoBack"/>
      <w:bookmarkEnd w:id="0"/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B634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568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A8C" w:rsidRDefault="009D1A8C">
      <w:r>
        <w:separator/>
      </w:r>
    </w:p>
  </w:endnote>
  <w:endnote w:type="continuationSeparator" w:id="0">
    <w:p w:rsidR="009D1A8C" w:rsidRDefault="009D1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B19" w:rsidRDefault="00F37B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B19" w:rsidRDefault="00F37B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A8C" w:rsidRDefault="009D1A8C">
      <w:r>
        <w:separator/>
      </w:r>
    </w:p>
  </w:footnote>
  <w:footnote w:type="continuationSeparator" w:id="0">
    <w:p w:rsidR="009D1A8C" w:rsidRDefault="009D1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B19" w:rsidRDefault="00F37B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634F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bookmarkStart w:id="1" w:name="_GoBack"/>
                      <w:r w:rsidR="00B634F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B19" w:rsidRDefault="00F37B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310D1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414D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0FE"/>
    <w:rsid w:val="00845719"/>
    <w:rsid w:val="00846D3E"/>
    <w:rsid w:val="008611A5"/>
    <w:rsid w:val="008641F1"/>
    <w:rsid w:val="00877E54"/>
    <w:rsid w:val="008807EA"/>
    <w:rsid w:val="00891539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1A8C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34F5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E6F38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67AA8"/>
    <w:rsid w:val="00E74B6F"/>
    <w:rsid w:val="00E778A6"/>
    <w:rsid w:val="00E820D3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7B19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6B43-08D7-4121-B021-1927541E1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16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22</cp:revision>
  <cp:lastPrinted>2018-01-31T06:18:00Z</cp:lastPrinted>
  <dcterms:created xsi:type="dcterms:W3CDTF">2017-01-06T08:18:00Z</dcterms:created>
  <dcterms:modified xsi:type="dcterms:W3CDTF">2018-02-01T04:19:00Z</dcterms:modified>
</cp:coreProperties>
</file>